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72D44A0F"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bookmarkStart w:id="0" w:name="Number"/>
      <w:r w:rsidRPr="00492684">
        <w:rPr>
          <w:rStyle w:val="Strong"/>
          <w:rFonts w:asciiTheme="minorHAnsi" w:hAnsiTheme="minorHAnsi" w:cstheme="minorHAnsi"/>
          <w:lang w:val="en-GB"/>
        </w:rPr>
        <w:t>RF</w:t>
      </w:r>
      <w:r w:rsidR="000F7FB4" w:rsidRPr="00492684">
        <w:rPr>
          <w:rStyle w:val="Strong"/>
          <w:rFonts w:asciiTheme="minorHAnsi" w:hAnsiTheme="minorHAnsi" w:cstheme="minorHAnsi"/>
          <w:lang w:val="en-GB"/>
        </w:rPr>
        <w:t>Q</w:t>
      </w:r>
      <w:r w:rsidRPr="00492684">
        <w:rPr>
          <w:rStyle w:val="Strong"/>
          <w:rFonts w:asciiTheme="minorHAnsi" w:hAnsiTheme="minorHAnsi" w:cstheme="minorHAnsi"/>
          <w:lang w:val="en-GB"/>
        </w:rPr>
        <w:t>-</w:t>
      </w:r>
      <w:bookmarkEnd w:id="0"/>
      <w:r w:rsidR="00614E85">
        <w:rPr>
          <w:rFonts w:ascii="Arial" w:hAnsi="Arial" w:cs="Arial"/>
          <w:color w:val="000000"/>
          <w:shd w:val="clear" w:color="auto" w:fill="FFFFFF"/>
        </w:rPr>
        <w:t>16-G013-21</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1" w:name="_Toc419729571"/>
      <w:bookmarkStart w:id="2" w:name="_Toc11156577"/>
      <w:r w:rsidRPr="00492684">
        <w:lastRenderedPageBreak/>
        <w:t>Specification</w:t>
      </w:r>
      <w:bookmarkEnd w:id="1"/>
    </w:p>
    <w:p w14:paraId="3E6BBCE8" w14:textId="4E940A19" w:rsidR="00C44890" w:rsidRDefault="00C44890" w:rsidP="006B49AA">
      <w:pPr>
        <w:pStyle w:val="Heading3"/>
        <w:spacing w:before="0"/>
        <w:rPr>
          <w:lang w:val="en-GB"/>
        </w:rPr>
      </w:pPr>
      <w:bookmarkStart w:id="3" w:name="_Toc293504682"/>
      <w:bookmarkStart w:id="4" w:name="_Toc419729572"/>
      <w:bookmarkStart w:id="5" w:name="_Toc292659306"/>
      <w:r w:rsidRPr="00492684">
        <w:rPr>
          <w:lang w:val="en-GB"/>
        </w:rPr>
        <w:t>Background</w:t>
      </w:r>
      <w:bookmarkEnd w:id="3"/>
      <w:bookmarkEnd w:id="4"/>
    </w:p>
    <w:p w14:paraId="205431B5" w14:textId="648D8F11" w:rsidR="00AE3362" w:rsidRPr="00AE3362" w:rsidRDefault="00AE3362" w:rsidP="006B49AA">
      <w:pPr>
        <w:spacing w:before="0"/>
        <w:rPr>
          <w:lang w:val="en-GB"/>
        </w:rPr>
      </w:pPr>
      <w:r>
        <w:rPr>
          <w:lang w:val="en-GB"/>
        </w:rPr>
        <w:t>With regards to these two projects firstly is the crane truck. This crane truck is of high priority for Agriculture and Livestock Division MELAD since they lift many feeds, livestock, crates, compost and many other heavy items. Another</w:t>
      </w:r>
      <w:r w:rsidR="00553FA7">
        <w:rPr>
          <w:lang w:val="en-GB"/>
        </w:rPr>
        <w:t xml:space="preserve"> one is the 2</w:t>
      </w:r>
      <w:r>
        <w:rPr>
          <w:lang w:val="en-GB"/>
        </w:rPr>
        <w:t xml:space="preserve"> dump truck</w:t>
      </w:r>
      <w:r w:rsidR="00A930E7">
        <w:rPr>
          <w:lang w:val="en-GB"/>
        </w:rPr>
        <w:t>s which</w:t>
      </w:r>
      <w:r>
        <w:rPr>
          <w:lang w:val="en-GB"/>
        </w:rPr>
        <w:t xml:space="preserve"> is needed for gravel, bon-sand for crops which is highly required </w:t>
      </w:r>
      <w:r w:rsidR="00A930E7">
        <w:rPr>
          <w:lang w:val="en-GB"/>
        </w:rPr>
        <w:t xml:space="preserve">and </w:t>
      </w:r>
      <w:r>
        <w:rPr>
          <w:lang w:val="en-GB"/>
        </w:rPr>
        <w:t>can be used for transpor</w:t>
      </w:r>
      <w:r w:rsidR="004C3B2E">
        <w:rPr>
          <w:lang w:val="en-GB"/>
        </w:rPr>
        <w:t>t</w:t>
      </w:r>
      <w:r>
        <w:rPr>
          <w:lang w:val="en-GB"/>
        </w:rPr>
        <w:t xml:space="preserve">. </w:t>
      </w:r>
    </w:p>
    <w:p w14:paraId="000280F4" w14:textId="1A2FB770" w:rsidR="00C44890" w:rsidRPr="00492684" w:rsidRDefault="002A4740" w:rsidP="00C44890">
      <w:pPr>
        <w:pStyle w:val="Heading3"/>
        <w:rPr>
          <w:rFonts w:cs="Calibri"/>
          <w:lang w:val="en-GB"/>
        </w:rPr>
      </w:pPr>
      <w:bookmarkStart w:id="6" w:name="_Toc312171709"/>
      <w:r w:rsidRPr="00492684">
        <w:rPr>
          <w:rFonts w:cs="Calibri"/>
          <w:lang w:val="en-GB"/>
        </w:rPr>
        <w:t>Requirements</w:t>
      </w:r>
    </w:p>
    <w:p w14:paraId="580ED967" w14:textId="77777777" w:rsidR="005D61BC" w:rsidRDefault="005D61BC" w:rsidP="005D61BC">
      <w:pPr>
        <w:rPr>
          <w:lang w:val="en-GB"/>
        </w:rPr>
      </w:pPr>
      <w:bookmarkStart w:id="7" w:name="_Toc308102003"/>
      <w:r>
        <w:rPr>
          <w:lang w:val="en-GB"/>
        </w:rPr>
        <w:t>All supporting documentation for the tender submissions must be in English.</w:t>
      </w:r>
    </w:p>
    <w:p w14:paraId="4CB7291F" w14:textId="77777777" w:rsidR="005D61BC" w:rsidRDefault="005D61BC" w:rsidP="005D61BC">
      <w:pPr>
        <w:rPr>
          <w:lang w:val="en-GB"/>
        </w:rPr>
      </w:pPr>
      <w:r>
        <w:rPr>
          <w:lang w:val="en-GB"/>
        </w:rPr>
        <w:t xml:space="preserve">The Supplier will submit the tender of the two vehicles based on the vehicles specifications as provided below.  </w:t>
      </w:r>
    </w:p>
    <w:p w14:paraId="29B168E6" w14:textId="77777777" w:rsidR="005D61BC" w:rsidRDefault="005D61BC" w:rsidP="005D61BC">
      <w:pPr>
        <w:rPr>
          <w:rFonts w:cs="Calibri"/>
          <w:lang w:val="en-GB"/>
        </w:rPr>
      </w:pPr>
      <w:r>
        <w:rPr>
          <w:rFonts w:cs="Calibri"/>
          <w:lang w:val="en-GB"/>
        </w:rPr>
        <w:t xml:space="preserve">The Supplier shall submit its tender CIF Tarawa, and shall indicate delivery ETD and ETA shipping schedules no later than the Delivery Time specified below. </w:t>
      </w:r>
    </w:p>
    <w:p w14:paraId="73DE90BB" w14:textId="31E3558B" w:rsidR="005D61BC" w:rsidRDefault="005D61BC" w:rsidP="00C44890">
      <w:pPr>
        <w:rPr>
          <w:lang w:val="en-GB"/>
        </w:rPr>
      </w:pPr>
      <w:r>
        <w:rPr>
          <w:highlight w:val="white"/>
          <w:lang w:val="en-GB"/>
        </w:rPr>
        <w:t>The vehicle must be brand new or used for three years. The vehicles should be functioning well and be able to travel long distances</w:t>
      </w:r>
      <w:r>
        <w:rPr>
          <w:lang w:val="en-GB"/>
        </w:rPr>
        <w:t xml:space="preserve"> and perform heavy transportation duties. </w:t>
      </w:r>
    </w:p>
    <w:p w14:paraId="7B19B727" w14:textId="11012469" w:rsidR="00C44890" w:rsidRDefault="00971299" w:rsidP="00C44890">
      <w:pPr>
        <w:rPr>
          <w:lang w:val="en-GB"/>
        </w:rPr>
      </w:pPr>
      <w:r>
        <w:rPr>
          <w:lang w:val="en-GB"/>
        </w:rPr>
        <w:t xml:space="preserve">Annex 1: Crane Truck. </w:t>
      </w:r>
    </w:p>
    <w:p w14:paraId="1E18F3DE" w14:textId="35DE21E2" w:rsidR="00971299" w:rsidRPr="00492684" w:rsidRDefault="00971299" w:rsidP="00C44890">
      <w:pPr>
        <w:rPr>
          <w:lang w:val="en-GB"/>
        </w:rPr>
      </w:pPr>
      <w:r>
        <w:rPr>
          <w:lang w:val="en-GB"/>
        </w:rPr>
        <w:t>Annex 2. Dump Truck</w:t>
      </w:r>
      <w:r w:rsidR="00227200">
        <w:rPr>
          <w:lang w:val="en-GB"/>
        </w:rPr>
        <w:t>s</w:t>
      </w:r>
      <w:r>
        <w:rPr>
          <w:lang w:val="en-GB"/>
        </w:rPr>
        <w:t xml:space="preserve"> </w:t>
      </w:r>
    </w:p>
    <w:p w14:paraId="65A62D34" w14:textId="31544574" w:rsidR="00C44890" w:rsidRPr="00492684" w:rsidRDefault="00C44890" w:rsidP="00C44890">
      <w:pPr>
        <w:pStyle w:val="Heading3"/>
        <w:rPr>
          <w:rFonts w:cs="Calibri"/>
          <w:lang w:val="en-GB"/>
        </w:rPr>
      </w:pPr>
      <w:bookmarkStart w:id="8" w:name="_Toc419729577"/>
      <w:bookmarkEnd w:id="7"/>
      <w:r w:rsidRPr="00492684">
        <w:rPr>
          <w:rFonts w:cs="Calibri"/>
          <w:lang w:val="en-GB"/>
        </w:rPr>
        <w:t>Installation services</w:t>
      </w:r>
      <w:bookmarkEnd w:id="8"/>
    </w:p>
    <w:p w14:paraId="3321152F" w14:textId="7C029119" w:rsidR="00C44890" w:rsidRPr="00492684" w:rsidRDefault="005D61BC" w:rsidP="00C44890">
      <w:pPr>
        <w:rPr>
          <w:lang w:val="en-GB"/>
        </w:rPr>
      </w:pPr>
      <w:r>
        <w:rPr>
          <w:lang w:val="en-GB"/>
        </w:rPr>
        <w:t xml:space="preserve">Supply of </w:t>
      </w:r>
      <w:r w:rsidR="00227200">
        <w:rPr>
          <w:lang w:val="en-GB"/>
        </w:rPr>
        <w:t>3</w:t>
      </w:r>
      <w:r>
        <w:rPr>
          <w:lang w:val="en-GB"/>
        </w:rPr>
        <w:t xml:space="preserve"> trucks (Crane and </w:t>
      </w:r>
      <w:r w:rsidR="00227200">
        <w:rPr>
          <w:lang w:val="en-GB"/>
        </w:rPr>
        <w:t xml:space="preserve">2 </w:t>
      </w:r>
      <w:r>
        <w:rPr>
          <w:lang w:val="en-GB"/>
        </w:rPr>
        <w:t>Dump)</w:t>
      </w:r>
    </w:p>
    <w:p w14:paraId="17367821" w14:textId="77777777" w:rsidR="00C44890" w:rsidRPr="00492684" w:rsidRDefault="00C44890" w:rsidP="00772E21">
      <w:pPr>
        <w:pStyle w:val="Heading3"/>
        <w:rPr>
          <w:lang w:val="en-GB"/>
        </w:rPr>
      </w:pPr>
      <w:bookmarkStart w:id="9" w:name="_Toc419729578"/>
      <w:r w:rsidRPr="00492684">
        <w:rPr>
          <w:lang w:val="en-GB"/>
        </w:rPr>
        <w:t>Delivery Time</w:t>
      </w:r>
      <w:bookmarkEnd w:id="9"/>
    </w:p>
    <w:p w14:paraId="1FAB4B7A" w14:textId="5622D2E3" w:rsidR="00C44890" w:rsidRPr="00492684" w:rsidRDefault="005D61BC" w:rsidP="00C44890">
      <w:pPr>
        <w:rPr>
          <w:lang w:val="en-GB"/>
        </w:rPr>
      </w:pPr>
      <w:r>
        <w:rPr>
          <w:lang w:val="en-GB"/>
        </w:rPr>
        <w:t>By end of December 2021</w:t>
      </w:r>
    </w:p>
    <w:bookmarkEnd w:id="5"/>
    <w:bookmarkEnd w:id="6"/>
    <w:p w14:paraId="625DFCD7" w14:textId="43F96A5E" w:rsidR="00C44890" w:rsidRPr="00492684" w:rsidRDefault="00C44890" w:rsidP="00C44890">
      <w:pPr>
        <w:pStyle w:val="Heading2"/>
      </w:pPr>
      <w:r w:rsidRPr="00492684">
        <w:t>Description of the Goods</w:t>
      </w:r>
      <w:bookmarkEnd w:id="2"/>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38"/>
        <w:gridCol w:w="1133"/>
        <w:gridCol w:w="1903"/>
        <w:gridCol w:w="1283"/>
      </w:tblGrid>
      <w:tr w:rsidR="002A4740" w:rsidRPr="00492684" w14:paraId="7BA20976" w14:textId="59B94A2B" w:rsidTr="006B49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911"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141"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6B49AA">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414FF04B" w:rsidR="002A4740" w:rsidRPr="00492684" w:rsidRDefault="00404B9E"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C</w:t>
            </w:r>
            <w:proofErr w:type="spellStart"/>
            <w:r>
              <w:t>rane</w:t>
            </w:r>
            <w:proofErr w:type="spellEnd"/>
            <w:r>
              <w:t xml:space="preserve"> Truck </w:t>
            </w:r>
          </w:p>
        </w:tc>
        <w:tc>
          <w:tcPr>
            <w:tcW w:w="1134" w:type="dxa"/>
          </w:tcPr>
          <w:p w14:paraId="352597C6" w14:textId="624207C2" w:rsidR="002A4740" w:rsidRPr="00492684" w:rsidRDefault="00404B9E"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r>
              <w:t xml:space="preserve"> </w:t>
            </w:r>
          </w:p>
        </w:tc>
        <w:tc>
          <w:tcPr>
            <w:tcW w:w="1911" w:type="dxa"/>
          </w:tcPr>
          <w:p w14:paraId="7E3C67F5" w14:textId="105DEE5F" w:rsidR="002A4740" w:rsidRPr="00492684" w:rsidRDefault="006B49AA"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End of dec 2021</w:t>
            </w:r>
          </w:p>
        </w:tc>
        <w:tc>
          <w:tcPr>
            <w:tcW w:w="1141"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6B49AA">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A4740" w:rsidRPr="00492684" w:rsidRDefault="002A4740" w:rsidP="00C44890">
            <w:pPr>
              <w:rPr>
                <w:b w:val="0"/>
                <w:bCs w:val="0"/>
                <w:lang w:val="en-GB"/>
              </w:rPr>
            </w:pPr>
            <w:r w:rsidRPr="00492684">
              <w:rPr>
                <w:b w:val="0"/>
                <w:bCs w:val="0"/>
                <w:lang w:val="en-GB"/>
              </w:rPr>
              <w:t>2</w:t>
            </w:r>
          </w:p>
        </w:tc>
        <w:tc>
          <w:tcPr>
            <w:tcW w:w="4678" w:type="dxa"/>
          </w:tcPr>
          <w:p w14:paraId="33F7DABB" w14:textId="62232FCD" w:rsidR="002A4740" w:rsidRPr="00492684" w:rsidRDefault="00404B9E"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D</w:t>
            </w:r>
            <w:r>
              <w:t xml:space="preserve">ump Truck </w:t>
            </w:r>
          </w:p>
        </w:tc>
        <w:tc>
          <w:tcPr>
            <w:tcW w:w="1134" w:type="dxa"/>
          </w:tcPr>
          <w:p w14:paraId="468F09AE" w14:textId="28CD1B4E" w:rsidR="002A4740" w:rsidRPr="00492684" w:rsidRDefault="0022720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c>
          <w:tcPr>
            <w:tcW w:w="1911" w:type="dxa"/>
          </w:tcPr>
          <w:p w14:paraId="78733891" w14:textId="0CE420C1" w:rsidR="002A4740" w:rsidRPr="00492684" w:rsidRDefault="00FB1284"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Same duration as above. </w:t>
            </w:r>
          </w:p>
        </w:tc>
        <w:tc>
          <w:tcPr>
            <w:tcW w:w="1141"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1F40BFCB" w:rsidR="00C44890" w:rsidRDefault="00C44890" w:rsidP="00C44890">
      <w:pPr>
        <w:rPr>
          <w:lang w:val="en-GB"/>
        </w:rPr>
      </w:pPr>
    </w:p>
    <w:tbl>
      <w:tblPr>
        <w:tblStyle w:val="TableGrid"/>
        <w:tblpPr w:leftFromText="180" w:rightFromText="180" w:horzAnchor="margin" w:tblpY="1200"/>
        <w:tblW w:w="0" w:type="auto"/>
        <w:tblLook w:val="04A0" w:firstRow="1" w:lastRow="0" w:firstColumn="1" w:lastColumn="0" w:noHBand="0" w:noVBand="1"/>
      </w:tblPr>
      <w:tblGrid>
        <w:gridCol w:w="704"/>
        <w:gridCol w:w="2693"/>
        <w:gridCol w:w="5619"/>
      </w:tblGrid>
      <w:tr w:rsidR="00167579" w14:paraId="7F57B45E" w14:textId="77777777" w:rsidTr="00AC6E04">
        <w:trPr>
          <w:trHeight w:val="416"/>
        </w:trPr>
        <w:tc>
          <w:tcPr>
            <w:tcW w:w="9016" w:type="dxa"/>
            <w:gridSpan w:val="3"/>
          </w:tcPr>
          <w:p w14:paraId="642F22D2" w14:textId="77777777" w:rsidR="00167579" w:rsidRPr="00323796" w:rsidRDefault="00167579" w:rsidP="00AC6E04">
            <w:pPr>
              <w:jc w:val="center"/>
              <w:rPr>
                <w:b/>
                <w:bCs/>
              </w:rPr>
            </w:pPr>
            <w:r w:rsidRPr="00323796">
              <w:rPr>
                <w:b/>
                <w:bCs/>
                <w:color w:val="365F91" w:themeColor="accent1" w:themeShade="BF"/>
                <w:sz w:val="28"/>
                <w:szCs w:val="28"/>
              </w:rPr>
              <w:lastRenderedPageBreak/>
              <w:t>ALD VEHICLE SPECIFICATIONS</w:t>
            </w:r>
            <w:r>
              <w:rPr>
                <w:b/>
                <w:bCs/>
                <w:color w:val="365F91" w:themeColor="accent1" w:themeShade="BF"/>
                <w:sz w:val="28"/>
                <w:szCs w:val="28"/>
              </w:rPr>
              <w:t xml:space="preserve"> </w:t>
            </w:r>
            <w:r w:rsidRPr="002E7B97">
              <w:rPr>
                <w:b/>
                <w:bCs/>
                <w:color w:val="FF0000"/>
                <w:sz w:val="28"/>
                <w:szCs w:val="28"/>
              </w:rPr>
              <w:t>CRANE</w:t>
            </w:r>
            <w:r w:rsidRPr="00B830A2">
              <w:rPr>
                <w:b/>
                <w:bCs/>
                <w:color w:val="FF0000"/>
                <w:sz w:val="28"/>
                <w:szCs w:val="28"/>
              </w:rPr>
              <w:t xml:space="preserve"> TRUCK</w:t>
            </w:r>
          </w:p>
        </w:tc>
      </w:tr>
      <w:tr w:rsidR="00167579" w14:paraId="62E5A760" w14:textId="77777777" w:rsidTr="00AC6E04">
        <w:trPr>
          <w:trHeight w:val="416"/>
        </w:trPr>
        <w:tc>
          <w:tcPr>
            <w:tcW w:w="704" w:type="dxa"/>
          </w:tcPr>
          <w:p w14:paraId="62AF716F" w14:textId="77777777" w:rsidR="00167579" w:rsidRPr="00323796" w:rsidRDefault="00167579" w:rsidP="00AC6E04">
            <w:pPr>
              <w:rPr>
                <w:b/>
                <w:bCs/>
              </w:rPr>
            </w:pPr>
            <w:r w:rsidRPr="00323796">
              <w:rPr>
                <w:b/>
                <w:bCs/>
              </w:rPr>
              <w:t>No</w:t>
            </w:r>
          </w:p>
        </w:tc>
        <w:tc>
          <w:tcPr>
            <w:tcW w:w="2693" w:type="dxa"/>
          </w:tcPr>
          <w:p w14:paraId="7F9F8FC1" w14:textId="77777777" w:rsidR="00167579" w:rsidRPr="00323796" w:rsidRDefault="00167579" w:rsidP="00AC6E04">
            <w:pPr>
              <w:rPr>
                <w:b/>
                <w:bCs/>
              </w:rPr>
            </w:pPr>
            <w:r w:rsidRPr="00323796">
              <w:rPr>
                <w:b/>
                <w:bCs/>
              </w:rPr>
              <w:t>Criteria</w:t>
            </w:r>
          </w:p>
        </w:tc>
        <w:tc>
          <w:tcPr>
            <w:tcW w:w="5619" w:type="dxa"/>
          </w:tcPr>
          <w:p w14:paraId="275AD68D" w14:textId="77777777" w:rsidR="00167579" w:rsidRPr="00323796" w:rsidRDefault="00167579" w:rsidP="00AC6E04">
            <w:pPr>
              <w:rPr>
                <w:b/>
                <w:bCs/>
              </w:rPr>
            </w:pPr>
            <w:r w:rsidRPr="00323796">
              <w:rPr>
                <w:b/>
                <w:bCs/>
              </w:rPr>
              <w:t>Specification</w:t>
            </w:r>
          </w:p>
        </w:tc>
      </w:tr>
      <w:tr w:rsidR="00167579" w14:paraId="25DB88AA" w14:textId="77777777" w:rsidTr="00AC6E04">
        <w:trPr>
          <w:trHeight w:val="1124"/>
        </w:trPr>
        <w:tc>
          <w:tcPr>
            <w:tcW w:w="704" w:type="dxa"/>
          </w:tcPr>
          <w:p w14:paraId="1F530B02" w14:textId="77777777" w:rsidR="00167579" w:rsidRDefault="00167579" w:rsidP="00AC6E04">
            <w:r>
              <w:t>1.</w:t>
            </w:r>
          </w:p>
          <w:p w14:paraId="4FDA0C3D" w14:textId="77777777" w:rsidR="00167579" w:rsidRDefault="00167579" w:rsidP="00AC6E04"/>
          <w:p w14:paraId="7B14690E" w14:textId="77777777" w:rsidR="00167579" w:rsidRPr="00323796" w:rsidRDefault="00167579" w:rsidP="00AC6E04"/>
        </w:tc>
        <w:tc>
          <w:tcPr>
            <w:tcW w:w="2693" w:type="dxa"/>
          </w:tcPr>
          <w:p w14:paraId="590F49AD" w14:textId="77777777" w:rsidR="00167579" w:rsidRPr="00323796" w:rsidRDefault="00167579" w:rsidP="00AC6E04">
            <w:r>
              <w:t>General Information:</w:t>
            </w:r>
          </w:p>
        </w:tc>
        <w:tc>
          <w:tcPr>
            <w:tcW w:w="5619" w:type="dxa"/>
          </w:tcPr>
          <w:p w14:paraId="3A8A5AF9" w14:textId="77777777" w:rsidR="00167579" w:rsidRDefault="00167579" w:rsidP="00AC6E04">
            <w:r>
              <w:rPr>
                <w:b/>
                <w:bCs/>
              </w:rPr>
              <w:t xml:space="preserve">Crane Truck. </w:t>
            </w:r>
            <w:r w:rsidRPr="002E7B97">
              <w:t>A Truck</w:t>
            </w:r>
            <w:r w:rsidRPr="00AB4C9B">
              <w:t xml:space="preserve"> </w:t>
            </w:r>
            <w:r>
              <w:t>can help them lift, Lower or Move Heavy Objects, they not only Transport items from one place to the next, but also to elevated heights.</w:t>
            </w:r>
          </w:p>
          <w:p w14:paraId="68D0D63A" w14:textId="77777777" w:rsidR="00167579" w:rsidRDefault="00167579" w:rsidP="00AC6E04">
            <w:r>
              <w:t>Right Hand Drive model with Two- or Four-wheel Drive,</w:t>
            </w:r>
          </w:p>
          <w:p w14:paraId="2EB74BC2" w14:textId="77777777" w:rsidR="00167579" w:rsidRDefault="00167579" w:rsidP="00AC6E04">
            <w:r>
              <w:t>Well function AC, Power Steering, Power Windows, AIR BAG, ABS</w:t>
            </w:r>
          </w:p>
          <w:p w14:paraId="48E21F67" w14:textId="77777777" w:rsidR="00167579" w:rsidRPr="00AB4C9B" w:rsidRDefault="00167579" w:rsidP="00AC6E04">
            <w:r>
              <w:t xml:space="preserve"> </w:t>
            </w:r>
          </w:p>
        </w:tc>
      </w:tr>
      <w:tr w:rsidR="00167579" w14:paraId="791ADCBD" w14:textId="77777777" w:rsidTr="00AC6E04">
        <w:trPr>
          <w:trHeight w:val="408"/>
        </w:trPr>
        <w:tc>
          <w:tcPr>
            <w:tcW w:w="704" w:type="dxa"/>
          </w:tcPr>
          <w:p w14:paraId="721697DA" w14:textId="77777777" w:rsidR="00167579" w:rsidRPr="00323796" w:rsidRDefault="00167579" w:rsidP="00AC6E04">
            <w:r>
              <w:t>2.</w:t>
            </w:r>
          </w:p>
        </w:tc>
        <w:tc>
          <w:tcPr>
            <w:tcW w:w="2693" w:type="dxa"/>
          </w:tcPr>
          <w:p w14:paraId="67CC8BF1" w14:textId="77777777" w:rsidR="00167579" w:rsidRPr="002951D3" w:rsidRDefault="00167579" w:rsidP="00AC6E04">
            <w:r>
              <w:t>Color</w:t>
            </w:r>
          </w:p>
        </w:tc>
        <w:tc>
          <w:tcPr>
            <w:tcW w:w="5619" w:type="dxa"/>
          </w:tcPr>
          <w:p w14:paraId="2D217F3C" w14:textId="77777777" w:rsidR="00167579" w:rsidRPr="00AB4C9B" w:rsidRDefault="00167579" w:rsidP="00AC6E04">
            <w:r>
              <w:t>Any Standard Color</w:t>
            </w:r>
          </w:p>
        </w:tc>
      </w:tr>
      <w:tr w:rsidR="00167579" w14:paraId="61A9406F" w14:textId="77777777" w:rsidTr="00AC6E04">
        <w:trPr>
          <w:trHeight w:val="408"/>
        </w:trPr>
        <w:tc>
          <w:tcPr>
            <w:tcW w:w="704" w:type="dxa"/>
          </w:tcPr>
          <w:p w14:paraId="1693247E" w14:textId="77777777" w:rsidR="00167579" w:rsidRDefault="00167579" w:rsidP="00AC6E04">
            <w:r>
              <w:t>3.</w:t>
            </w:r>
          </w:p>
        </w:tc>
        <w:tc>
          <w:tcPr>
            <w:tcW w:w="2693" w:type="dxa"/>
          </w:tcPr>
          <w:p w14:paraId="25EBA38E" w14:textId="77777777" w:rsidR="00167579" w:rsidRDefault="00167579" w:rsidP="00AC6E04">
            <w:r>
              <w:t>Maker</w:t>
            </w:r>
          </w:p>
        </w:tc>
        <w:tc>
          <w:tcPr>
            <w:tcW w:w="5619" w:type="dxa"/>
          </w:tcPr>
          <w:p w14:paraId="5BEE57C0" w14:textId="77777777" w:rsidR="00167579" w:rsidRDefault="00167579" w:rsidP="00AC6E04">
            <w:r>
              <w:t xml:space="preserve">Toyota, Isuzu, Mitsubishi, </w:t>
            </w:r>
          </w:p>
        </w:tc>
      </w:tr>
      <w:tr w:rsidR="00167579" w14:paraId="46D87980" w14:textId="77777777" w:rsidTr="00AC6E04">
        <w:trPr>
          <w:trHeight w:val="565"/>
        </w:trPr>
        <w:tc>
          <w:tcPr>
            <w:tcW w:w="704" w:type="dxa"/>
          </w:tcPr>
          <w:p w14:paraId="3519BA71" w14:textId="77777777" w:rsidR="00167579" w:rsidRPr="00323796" w:rsidRDefault="00167579" w:rsidP="00AC6E04">
            <w:r>
              <w:t>3.</w:t>
            </w:r>
          </w:p>
          <w:p w14:paraId="37124BE8" w14:textId="77777777" w:rsidR="00167579" w:rsidRDefault="00167579" w:rsidP="00AC6E04"/>
        </w:tc>
        <w:tc>
          <w:tcPr>
            <w:tcW w:w="2693" w:type="dxa"/>
          </w:tcPr>
          <w:p w14:paraId="53F6C85D" w14:textId="77777777" w:rsidR="00167579" w:rsidRPr="002951D3" w:rsidRDefault="00167579" w:rsidP="00AC6E04">
            <w:r>
              <w:t>Year</w:t>
            </w:r>
          </w:p>
        </w:tc>
        <w:tc>
          <w:tcPr>
            <w:tcW w:w="5619" w:type="dxa"/>
          </w:tcPr>
          <w:p w14:paraId="3D7183C2" w14:textId="77777777" w:rsidR="00167579" w:rsidRPr="00F05492" w:rsidRDefault="00167579" w:rsidP="00AC6E04">
            <w:r>
              <w:t>Brand New or 1-4 Years Used</w:t>
            </w:r>
          </w:p>
        </w:tc>
      </w:tr>
      <w:tr w:rsidR="00167579" w14:paraId="410E7808" w14:textId="77777777" w:rsidTr="00AC6E04">
        <w:trPr>
          <w:trHeight w:val="828"/>
        </w:trPr>
        <w:tc>
          <w:tcPr>
            <w:tcW w:w="704" w:type="dxa"/>
          </w:tcPr>
          <w:p w14:paraId="79B9FD09" w14:textId="77777777" w:rsidR="00167579" w:rsidRPr="00323796" w:rsidRDefault="00167579" w:rsidP="00AC6E04">
            <w:r>
              <w:t>4.</w:t>
            </w:r>
          </w:p>
        </w:tc>
        <w:tc>
          <w:tcPr>
            <w:tcW w:w="2693" w:type="dxa"/>
          </w:tcPr>
          <w:p w14:paraId="6F2D44CB" w14:textId="77777777" w:rsidR="00167579" w:rsidRDefault="00167579" w:rsidP="00AC6E04">
            <w:r>
              <w:t xml:space="preserve">Engine </w:t>
            </w:r>
          </w:p>
          <w:p w14:paraId="36B509C5" w14:textId="77777777" w:rsidR="00167579" w:rsidRDefault="00167579" w:rsidP="00AC6E04"/>
          <w:p w14:paraId="5A44A54E" w14:textId="77777777" w:rsidR="00167579" w:rsidRPr="002951D3" w:rsidRDefault="00167579" w:rsidP="00AC6E04">
            <w:r>
              <w:t>Grade</w:t>
            </w:r>
          </w:p>
        </w:tc>
        <w:tc>
          <w:tcPr>
            <w:tcW w:w="5619" w:type="dxa"/>
          </w:tcPr>
          <w:p w14:paraId="168679E7" w14:textId="77777777" w:rsidR="00167579" w:rsidRDefault="00167579" w:rsidP="00AC6E04">
            <w:r>
              <w:t>3000 to 5000cc</w:t>
            </w:r>
          </w:p>
          <w:p w14:paraId="3FFF6138" w14:textId="77777777" w:rsidR="00167579" w:rsidRDefault="00167579" w:rsidP="00AC6E04"/>
          <w:p w14:paraId="43417411" w14:textId="77777777" w:rsidR="00167579" w:rsidRPr="0091148E" w:rsidRDefault="00167579" w:rsidP="00AC6E04">
            <w:r>
              <w:t>3.0 – 4.0 Ton</w:t>
            </w:r>
          </w:p>
        </w:tc>
      </w:tr>
      <w:tr w:rsidR="00167579" w14:paraId="4061F9C2" w14:textId="77777777" w:rsidTr="00AC6E04">
        <w:trPr>
          <w:trHeight w:val="828"/>
        </w:trPr>
        <w:tc>
          <w:tcPr>
            <w:tcW w:w="704" w:type="dxa"/>
          </w:tcPr>
          <w:p w14:paraId="631FAC29" w14:textId="77777777" w:rsidR="00167579" w:rsidRDefault="00167579" w:rsidP="00AC6E04">
            <w:r>
              <w:t>5</w:t>
            </w:r>
          </w:p>
        </w:tc>
        <w:tc>
          <w:tcPr>
            <w:tcW w:w="2693" w:type="dxa"/>
          </w:tcPr>
          <w:p w14:paraId="511C9841" w14:textId="77777777" w:rsidR="00167579" w:rsidRDefault="00167579" w:rsidP="00AC6E04">
            <w:r>
              <w:t>Drive</w:t>
            </w:r>
          </w:p>
          <w:p w14:paraId="5109DD03" w14:textId="77777777" w:rsidR="00167579" w:rsidRDefault="00167579" w:rsidP="00AC6E04"/>
          <w:p w14:paraId="0270AF69" w14:textId="77777777" w:rsidR="00167579" w:rsidRDefault="00167579" w:rsidP="00AC6E04">
            <w:r>
              <w:t>Fuel</w:t>
            </w:r>
          </w:p>
        </w:tc>
        <w:tc>
          <w:tcPr>
            <w:tcW w:w="5619" w:type="dxa"/>
          </w:tcPr>
          <w:p w14:paraId="3805F12A" w14:textId="77777777" w:rsidR="00167579" w:rsidRDefault="00167579" w:rsidP="00AC6E04">
            <w:r>
              <w:t>4WD</w:t>
            </w:r>
          </w:p>
          <w:p w14:paraId="57019D91" w14:textId="77777777" w:rsidR="00167579" w:rsidRDefault="00167579" w:rsidP="00AC6E04"/>
          <w:p w14:paraId="7406B530" w14:textId="77777777" w:rsidR="00167579" w:rsidRDefault="00167579" w:rsidP="00AC6E04">
            <w:r>
              <w:t>Diesel</w:t>
            </w:r>
          </w:p>
        </w:tc>
      </w:tr>
      <w:tr w:rsidR="00167579" w14:paraId="1BB3EF0D" w14:textId="77777777" w:rsidTr="00AC6E04">
        <w:trPr>
          <w:trHeight w:val="429"/>
        </w:trPr>
        <w:tc>
          <w:tcPr>
            <w:tcW w:w="704" w:type="dxa"/>
          </w:tcPr>
          <w:p w14:paraId="09B7631E" w14:textId="77777777" w:rsidR="00167579" w:rsidRPr="00323796" w:rsidRDefault="00167579" w:rsidP="00AC6E04">
            <w:r>
              <w:t>5.</w:t>
            </w:r>
          </w:p>
        </w:tc>
        <w:tc>
          <w:tcPr>
            <w:tcW w:w="2693" w:type="dxa"/>
          </w:tcPr>
          <w:p w14:paraId="5B622EFE" w14:textId="77777777" w:rsidR="00167579" w:rsidRPr="002951D3" w:rsidRDefault="00167579" w:rsidP="00AC6E04">
            <w:r>
              <w:t>Transmission</w:t>
            </w:r>
          </w:p>
        </w:tc>
        <w:tc>
          <w:tcPr>
            <w:tcW w:w="5619" w:type="dxa"/>
          </w:tcPr>
          <w:p w14:paraId="60B1AFD9" w14:textId="77777777" w:rsidR="00167579" w:rsidRPr="00D712A1" w:rsidRDefault="00167579" w:rsidP="00AC6E04">
            <w:r>
              <w:t xml:space="preserve"> 5-6spd Manual</w:t>
            </w:r>
          </w:p>
        </w:tc>
      </w:tr>
      <w:tr w:rsidR="00167579" w14:paraId="67FB5E34" w14:textId="77777777" w:rsidTr="00AC6E04">
        <w:trPr>
          <w:trHeight w:val="429"/>
        </w:trPr>
        <w:tc>
          <w:tcPr>
            <w:tcW w:w="704" w:type="dxa"/>
          </w:tcPr>
          <w:p w14:paraId="60E689AE" w14:textId="77777777" w:rsidR="00167579" w:rsidRDefault="00167579" w:rsidP="00AC6E04">
            <w:r>
              <w:t>6.</w:t>
            </w:r>
          </w:p>
        </w:tc>
        <w:tc>
          <w:tcPr>
            <w:tcW w:w="2693" w:type="dxa"/>
          </w:tcPr>
          <w:p w14:paraId="073CCEC0" w14:textId="77777777" w:rsidR="00167579" w:rsidRDefault="00167579" w:rsidP="00AC6E04">
            <w:r>
              <w:t>Mileage</w:t>
            </w:r>
          </w:p>
        </w:tc>
        <w:tc>
          <w:tcPr>
            <w:tcW w:w="5619" w:type="dxa"/>
          </w:tcPr>
          <w:p w14:paraId="42D45CDD" w14:textId="77777777" w:rsidR="00167579" w:rsidRDefault="00167579" w:rsidP="00AC6E04">
            <w:r>
              <w:t xml:space="preserve">1,000km – 50,000km </w:t>
            </w:r>
            <w:r w:rsidRPr="00AB1406">
              <w:rPr>
                <w:color w:val="FF0000"/>
                <w:highlight w:val="yellow"/>
              </w:rPr>
              <w:t xml:space="preserve">(e </w:t>
            </w:r>
            <w:proofErr w:type="spellStart"/>
            <w:r w:rsidRPr="00AB1406">
              <w:rPr>
                <w:color w:val="FF0000"/>
                <w:highlight w:val="yellow"/>
              </w:rPr>
              <w:t>riai</w:t>
            </w:r>
            <w:proofErr w:type="spellEnd"/>
            <w:r w:rsidRPr="00AB1406">
              <w:rPr>
                <w:color w:val="FF0000"/>
                <w:highlight w:val="yellow"/>
              </w:rPr>
              <w:t xml:space="preserve"> </w:t>
            </w:r>
            <w:proofErr w:type="spellStart"/>
            <w:r w:rsidRPr="00AB1406">
              <w:rPr>
                <w:color w:val="FF0000"/>
                <w:highlight w:val="yellow"/>
              </w:rPr>
              <w:t>aio</w:t>
            </w:r>
            <w:proofErr w:type="spellEnd"/>
            <w:r w:rsidRPr="00AB1406">
              <w:rPr>
                <w:color w:val="FF0000"/>
                <w:highlight w:val="yellow"/>
              </w:rPr>
              <w:t xml:space="preserve"> </w:t>
            </w:r>
            <w:proofErr w:type="spellStart"/>
            <w:r w:rsidRPr="00AB1406">
              <w:rPr>
                <w:color w:val="FF0000"/>
                <w:highlight w:val="yellow"/>
              </w:rPr>
              <w:t>ngkai</w:t>
            </w:r>
            <w:proofErr w:type="spellEnd"/>
            <w:r w:rsidRPr="00AB1406">
              <w:rPr>
                <w:color w:val="FF0000"/>
                <w:highlight w:val="yellow"/>
              </w:rPr>
              <w:t xml:space="preserve"> e new)</w:t>
            </w:r>
          </w:p>
        </w:tc>
      </w:tr>
      <w:tr w:rsidR="00167579" w14:paraId="323776AC" w14:textId="77777777" w:rsidTr="00AC6E04">
        <w:trPr>
          <w:trHeight w:val="973"/>
        </w:trPr>
        <w:tc>
          <w:tcPr>
            <w:tcW w:w="704" w:type="dxa"/>
          </w:tcPr>
          <w:p w14:paraId="3159DB84" w14:textId="77777777" w:rsidR="00167579" w:rsidRPr="00323796" w:rsidRDefault="00167579" w:rsidP="00AC6E04">
            <w:r>
              <w:t>6.</w:t>
            </w:r>
          </w:p>
        </w:tc>
        <w:tc>
          <w:tcPr>
            <w:tcW w:w="2693" w:type="dxa"/>
          </w:tcPr>
          <w:p w14:paraId="5F471CA3" w14:textId="77777777" w:rsidR="00167579" w:rsidRPr="002951D3" w:rsidRDefault="00167579" w:rsidP="00AC6E04">
            <w:r>
              <w:t>Emission Standard</w:t>
            </w:r>
          </w:p>
        </w:tc>
        <w:tc>
          <w:tcPr>
            <w:tcW w:w="5619" w:type="dxa"/>
          </w:tcPr>
          <w:p w14:paraId="46227035" w14:textId="77777777" w:rsidR="00167579" w:rsidRPr="0032179F" w:rsidRDefault="00167579" w:rsidP="00AC6E04">
            <w:r>
              <w:t>The Emission Standard of the offered Vehicle must follow or superior to the applicable Standard as prescribed by ECD-</w:t>
            </w:r>
            <w:proofErr w:type="spellStart"/>
            <w:r>
              <w:t>Melad</w:t>
            </w:r>
            <w:proofErr w:type="spellEnd"/>
            <w:r>
              <w:t xml:space="preserve"> and KLTA</w:t>
            </w:r>
          </w:p>
        </w:tc>
      </w:tr>
      <w:tr w:rsidR="00167579" w14:paraId="2BDD1EBF" w14:textId="77777777" w:rsidTr="00AC6E04">
        <w:trPr>
          <w:trHeight w:val="994"/>
        </w:trPr>
        <w:tc>
          <w:tcPr>
            <w:tcW w:w="704" w:type="dxa"/>
          </w:tcPr>
          <w:p w14:paraId="14D08106" w14:textId="77777777" w:rsidR="00167579" w:rsidRDefault="00167579" w:rsidP="00AC6E04">
            <w:r>
              <w:t>7.</w:t>
            </w:r>
          </w:p>
        </w:tc>
        <w:tc>
          <w:tcPr>
            <w:tcW w:w="2693" w:type="dxa"/>
          </w:tcPr>
          <w:p w14:paraId="1DF2832C" w14:textId="77777777" w:rsidR="00167579" w:rsidRDefault="00167579" w:rsidP="00AC6E04">
            <w:r>
              <w:t>Initial Services</w:t>
            </w:r>
          </w:p>
        </w:tc>
        <w:tc>
          <w:tcPr>
            <w:tcW w:w="5619" w:type="dxa"/>
          </w:tcPr>
          <w:p w14:paraId="7B9EE71A" w14:textId="77777777" w:rsidR="00167579" w:rsidRDefault="00167579" w:rsidP="00AC6E04">
            <w:r>
              <w:t>The Supplier shall provide with the vehicle all the Necessary Filter and spare parts required for the first two Services, after the vehicle has been commissioned and accepted.</w:t>
            </w:r>
          </w:p>
          <w:p w14:paraId="1A14D286" w14:textId="77777777" w:rsidR="00167579" w:rsidRDefault="00167579" w:rsidP="00AC6E04"/>
        </w:tc>
      </w:tr>
      <w:tr w:rsidR="00167579" w14:paraId="54A70C51" w14:textId="77777777" w:rsidTr="00AC6E04">
        <w:trPr>
          <w:trHeight w:val="562"/>
        </w:trPr>
        <w:tc>
          <w:tcPr>
            <w:tcW w:w="704" w:type="dxa"/>
          </w:tcPr>
          <w:p w14:paraId="5CF1447A" w14:textId="77777777" w:rsidR="00167579" w:rsidRDefault="00167579" w:rsidP="00AC6E04">
            <w:r>
              <w:lastRenderedPageBreak/>
              <w:t xml:space="preserve">8. </w:t>
            </w:r>
          </w:p>
        </w:tc>
        <w:tc>
          <w:tcPr>
            <w:tcW w:w="2693" w:type="dxa"/>
          </w:tcPr>
          <w:p w14:paraId="2EDCD3EA" w14:textId="77777777" w:rsidR="00167579" w:rsidRDefault="00167579" w:rsidP="00AC6E04">
            <w:r>
              <w:t>Manuals</w:t>
            </w:r>
          </w:p>
        </w:tc>
        <w:tc>
          <w:tcPr>
            <w:tcW w:w="5619" w:type="dxa"/>
          </w:tcPr>
          <w:p w14:paraId="68BA7872" w14:textId="77777777" w:rsidR="00167579" w:rsidRDefault="00167579" w:rsidP="00AC6E04">
            <w:r>
              <w:t>One Copy of the Operator’s and Owner’s Instructions and Maintenance Manual In English shall be Supplied.</w:t>
            </w:r>
          </w:p>
          <w:p w14:paraId="54AB8F58" w14:textId="77777777" w:rsidR="00167579" w:rsidRDefault="00167579" w:rsidP="00AC6E04"/>
        </w:tc>
      </w:tr>
      <w:tr w:rsidR="00167579" w14:paraId="31CE2214" w14:textId="77777777" w:rsidTr="00AC6E04">
        <w:trPr>
          <w:trHeight w:val="562"/>
        </w:trPr>
        <w:tc>
          <w:tcPr>
            <w:tcW w:w="704" w:type="dxa"/>
          </w:tcPr>
          <w:p w14:paraId="2790681A" w14:textId="77777777" w:rsidR="00167579" w:rsidRDefault="00167579" w:rsidP="00AC6E04">
            <w:r>
              <w:t>10.</w:t>
            </w:r>
          </w:p>
        </w:tc>
        <w:tc>
          <w:tcPr>
            <w:tcW w:w="2693" w:type="dxa"/>
          </w:tcPr>
          <w:p w14:paraId="69F67DC4" w14:textId="77777777" w:rsidR="00167579" w:rsidRDefault="00167579" w:rsidP="00AC6E04">
            <w:r>
              <w:t>Registered Year</w:t>
            </w:r>
          </w:p>
        </w:tc>
        <w:tc>
          <w:tcPr>
            <w:tcW w:w="5619" w:type="dxa"/>
          </w:tcPr>
          <w:p w14:paraId="3043BD9E" w14:textId="77777777" w:rsidR="00167579" w:rsidRDefault="00167579" w:rsidP="00AC6E04">
            <w:r>
              <w:t>2015-2020</w:t>
            </w:r>
          </w:p>
        </w:tc>
      </w:tr>
      <w:tr w:rsidR="00167579" w14:paraId="38733AD6" w14:textId="77777777" w:rsidTr="00AC6E04">
        <w:trPr>
          <w:trHeight w:val="562"/>
        </w:trPr>
        <w:tc>
          <w:tcPr>
            <w:tcW w:w="704" w:type="dxa"/>
          </w:tcPr>
          <w:p w14:paraId="4BFE1E46" w14:textId="77777777" w:rsidR="00167579" w:rsidRDefault="00167579" w:rsidP="00AC6E04">
            <w:r>
              <w:t>11.</w:t>
            </w:r>
          </w:p>
        </w:tc>
        <w:tc>
          <w:tcPr>
            <w:tcW w:w="2693" w:type="dxa"/>
          </w:tcPr>
          <w:p w14:paraId="6EDC486E" w14:textId="77777777" w:rsidR="00167579" w:rsidRDefault="00167579" w:rsidP="00AC6E04">
            <w:r>
              <w:t>Dimension</w:t>
            </w:r>
          </w:p>
        </w:tc>
        <w:tc>
          <w:tcPr>
            <w:tcW w:w="5619" w:type="dxa"/>
          </w:tcPr>
          <w:p w14:paraId="13D39E79" w14:textId="77777777" w:rsidR="00167579" w:rsidRDefault="00167579" w:rsidP="00AC6E04">
            <w:r>
              <w:t>L 371cm/ W160cm – 210cm / H 32-38cm</w:t>
            </w:r>
          </w:p>
        </w:tc>
      </w:tr>
    </w:tbl>
    <w:p w14:paraId="37A4E408" w14:textId="77777777" w:rsidR="00167579" w:rsidRDefault="00167579" w:rsidP="00167579"/>
    <w:p w14:paraId="120AA3DE" w14:textId="742E0813" w:rsidR="00167579" w:rsidRDefault="00167579" w:rsidP="00C44890">
      <w:pPr>
        <w:rPr>
          <w:lang w:val="en-GB"/>
        </w:rPr>
      </w:pPr>
    </w:p>
    <w:p w14:paraId="24F8BEC9" w14:textId="792B412F" w:rsidR="00167579" w:rsidRDefault="00167579" w:rsidP="00C44890">
      <w:pPr>
        <w:rPr>
          <w:lang w:val="en-GB"/>
        </w:rPr>
      </w:pPr>
    </w:p>
    <w:p w14:paraId="0B709CE4" w14:textId="7A3F9132" w:rsidR="00167579" w:rsidRPr="00167579" w:rsidRDefault="00167579" w:rsidP="00167579">
      <w:pPr>
        <w:rPr>
          <w:lang w:val="en-GB"/>
        </w:rPr>
      </w:pPr>
    </w:p>
    <w:p w14:paraId="73B2181B" w14:textId="1253C836" w:rsidR="00167579" w:rsidRPr="00167579" w:rsidRDefault="00167579" w:rsidP="00167579">
      <w:pPr>
        <w:rPr>
          <w:lang w:val="en-GB"/>
        </w:rPr>
      </w:pPr>
    </w:p>
    <w:p w14:paraId="33347198" w14:textId="7DF6B3F9" w:rsidR="00167579" w:rsidRPr="00167579" w:rsidRDefault="00167579" w:rsidP="00167579">
      <w:pPr>
        <w:rPr>
          <w:lang w:val="en-GB"/>
        </w:rPr>
      </w:pPr>
    </w:p>
    <w:p w14:paraId="7C635CE7" w14:textId="0AEFF718" w:rsidR="00167579" w:rsidRPr="00167579" w:rsidRDefault="00167579" w:rsidP="00167579">
      <w:pPr>
        <w:rPr>
          <w:lang w:val="en-GB"/>
        </w:rPr>
      </w:pPr>
    </w:p>
    <w:p w14:paraId="32E6F9DC" w14:textId="620C31DB" w:rsidR="00167579" w:rsidRDefault="00167579" w:rsidP="00167579">
      <w:pPr>
        <w:rPr>
          <w:lang w:val="en-GB"/>
        </w:rPr>
      </w:pPr>
    </w:p>
    <w:tbl>
      <w:tblPr>
        <w:tblStyle w:val="TableGrid"/>
        <w:tblpPr w:leftFromText="180" w:rightFromText="180" w:horzAnchor="margin" w:tblpY="1200"/>
        <w:tblW w:w="0" w:type="auto"/>
        <w:tblLook w:val="04A0" w:firstRow="1" w:lastRow="0" w:firstColumn="1" w:lastColumn="0" w:noHBand="0" w:noVBand="1"/>
      </w:tblPr>
      <w:tblGrid>
        <w:gridCol w:w="704"/>
        <w:gridCol w:w="2693"/>
        <w:gridCol w:w="5619"/>
      </w:tblGrid>
      <w:tr w:rsidR="00167579" w14:paraId="36408CD6" w14:textId="77777777" w:rsidTr="00AC6E04">
        <w:trPr>
          <w:trHeight w:val="416"/>
        </w:trPr>
        <w:tc>
          <w:tcPr>
            <w:tcW w:w="9016" w:type="dxa"/>
            <w:gridSpan w:val="3"/>
          </w:tcPr>
          <w:p w14:paraId="4D75AB7C" w14:textId="799ECC1A" w:rsidR="00167579" w:rsidRPr="00323796" w:rsidRDefault="00167579" w:rsidP="00AC6E04">
            <w:pPr>
              <w:jc w:val="center"/>
              <w:rPr>
                <w:b/>
                <w:bCs/>
              </w:rPr>
            </w:pPr>
            <w:r w:rsidRPr="00323796">
              <w:rPr>
                <w:b/>
                <w:bCs/>
                <w:color w:val="365F91" w:themeColor="accent1" w:themeShade="BF"/>
                <w:sz w:val="28"/>
                <w:szCs w:val="28"/>
              </w:rPr>
              <w:lastRenderedPageBreak/>
              <w:t>ALD VEHICLE SPECIFICATIONS</w:t>
            </w:r>
            <w:r>
              <w:rPr>
                <w:b/>
                <w:bCs/>
                <w:color w:val="365F91" w:themeColor="accent1" w:themeShade="BF"/>
                <w:sz w:val="28"/>
                <w:szCs w:val="28"/>
              </w:rPr>
              <w:t xml:space="preserve"> </w:t>
            </w:r>
            <w:r w:rsidR="008449B5">
              <w:rPr>
                <w:b/>
                <w:bCs/>
                <w:color w:val="365F91" w:themeColor="accent1" w:themeShade="BF"/>
                <w:sz w:val="28"/>
                <w:szCs w:val="28"/>
              </w:rPr>
              <w:t xml:space="preserve">2 </w:t>
            </w:r>
            <w:r w:rsidRPr="00B830A2">
              <w:rPr>
                <w:b/>
                <w:bCs/>
                <w:color w:val="FF0000"/>
                <w:sz w:val="28"/>
                <w:szCs w:val="28"/>
              </w:rPr>
              <w:t>DUMP TRUCK</w:t>
            </w:r>
          </w:p>
        </w:tc>
      </w:tr>
      <w:tr w:rsidR="00167579" w14:paraId="7D32B2DA" w14:textId="77777777" w:rsidTr="00AC6E04">
        <w:trPr>
          <w:trHeight w:val="416"/>
        </w:trPr>
        <w:tc>
          <w:tcPr>
            <w:tcW w:w="704" w:type="dxa"/>
          </w:tcPr>
          <w:p w14:paraId="6567D0F2" w14:textId="77777777" w:rsidR="00167579" w:rsidRPr="00323796" w:rsidRDefault="00167579" w:rsidP="00AC6E04">
            <w:pPr>
              <w:rPr>
                <w:b/>
                <w:bCs/>
              </w:rPr>
            </w:pPr>
            <w:r w:rsidRPr="00323796">
              <w:rPr>
                <w:b/>
                <w:bCs/>
              </w:rPr>
              <w:t>No</w:t>
            </w:r>
          </w:p>
        </w:tc>
        <w:tc>
          <w:tcPr>
            <w:tcW w:w="2693" w:type="dxa"/>
          </w:tcPr>
          <w:p w14:paraId="5AC7C0A2" w14:textId="77777777" w:rsidR="00167579" w:rsidRPr="00323796" w:rsidRDefault="00167579" w:rsidP="00AC6E04">
            <w:pPr>
              <w:rPr>
                <w:b/>
                <w:bCs/>
              </w:rPr>
            </w:pPr>
            <w:r w:rsidRPr="00323796">
              <w:rPr>
                <w:b/>
                <w:bCs/>
              </w:rPr>
              <w:t>Criteria</w:t>
            </w:r>
          </w:p>
        </w:tc>
        <w:tc>
          <w:tcPr>
            <w:tcW w:w="5619" w:type="dxa"/>
          </w:tcPr>
          <w:p w14:paraId="3C35F632" w14:textId="77777777" w:rsidR="00167579" w:rsidRPr="00323796" w:rsidRDefault="00167579" w:rsidP="00AC6E04">
            <w:pPr>
              <w:rPr>
                <w:b/>
                <w:bCs/>
              </w:rPr>
            </w:pPr>
            <w:r w:rsidRPr="00323796">
              <w:rPr>
                <w:b/>
                <w:bCs/>
              </w:rPr>
              <w:t>Specification</w:t>
            </w:r>
          </w:p>
        </w:tc>
      </w:tr>
      <w:tr w:rsidR="00167579" w14:paraId="5CC28EC3" w14:textId="77777777" w:rsidTr="00AC6E04">
        <w:trPr>
          <w:trHeight w:val="1124"/>
        </w:trPr>
        <w:tc>
          <w:tcPr>
            <w:tcW w:w="704" w:type="dxa"/>
          </w:tcPr>
          <w:p w14:paraId="1D045B78" w14:textId="77777777" w:rsidR="00167579" w:rsidRDefault="00167579" w:rsidP="00AC6E04">
            <w:r>
              <w:t>1.</w:t>
            </w:r>
          </w:p>
          <w:p w14:paraId="4B35D140" w14:textId="77777777" w:rsidR="00167579" w:rsidRDefault="00167579" w:rsidP="00AC6E04"/>
          <w:p w14:paraId="6AA9691A" w14:textId="77777777" w:rsidR="00167579" w:rsidRPr="00323796" w:rsidRDefault="00167579" w:rsidP="00AC6E04"/>
        </w:tc>
        <w:tc>
          <w:tcPr>
            <w:tcW w:w="2693" w:type="dxa"/>
          </w:tcPr>
          <w:p w14:paraId="0031F705" w14:textId="77777777" w:rsidR="00167579" w:rsidRPr="00323796" w:rsidRDefault="00167579" w:rsidP="00AC6E04">
            <w:r>
              <w:t>General Information:</w:t>
            </w:r>
          </w:p>
        </w:tc>
        <w:tc>
          <w:tcPr>
            <w:tcW w:w="5619" w:type="dxa"/>
          </w:tcPr>
          <w:p w14:paraId="17DE35DD" w14:textId="77777777" w:rsidR="00167579" w:rsidRDefault="00167579" w:rsidP="00AC6E04">
            <w:r w:rsidRPr="00323796">
              <w:rPr>
                <w:b/>
                <w:bCs/>
              </w:rPr>
              <w:t>Dump Tr</w:t>
            </w:r>
            <w:r>
              <w:rPr>
                <w:b/>
                <w:bCs/>
              </w:rPr>
              <w:t>uck.</w:t>
            </w:r>
            <w:r w:rsidRPr="00AB4C9B">
              <w:t xml:space="preserve"> It</w:t>
            </w:r>
            <w:r>
              <w:t>’</w:t>
            </w:r>
            <w:r w:rsidRPr="00AB4C9B">
              <w:t>s</w:t>
            </w:r>
            <w:r>
              <w:rPr>
                <w:b/>
                <w:bCs/>
              </w:rPr>
              <w:t xml:space="preserve"> </w:t>
            </w:r>
            <w:r w:rsidRPr="00AB4C9B">
              <w:t>use</w:t>
            </w:r>
            <w:r>
              <w:rPr>
                <w:b/>
                <w:bCs/>
              </w:rPr>
              <w:t xml:space="preserve"> </w:t>
            </w:r>
            <w:r w:rsidRPr="00AB4C9B">
              <w:t>to transport Large and Medium Volume of Loose Materials Such as Dirt, Sand, Plant and et</w:t>
            </w:r>
            <w:r>
              <w:t>c., Right Hand Drive model with Two- or Four-wheel Drive,</w:t>
            </w:r>
          </w:p>
          <w:p w14:paraId="42C517DC" w14:textId="77777777" w:rsidR="00167579" w:rsidRDefault="00167579" w:rsidP="00AC6E04">
            <w:r>
              <w:t>Well function AC, Power Steering, Power Windows, AIR BAG, ABS</w:t>
            </w:r>
          </w:p>
          <w:p w14:paraId="1E311A16" w14:textId="77777777" w:rsidR="00167579" w:rsidRPr="00AB4C9B" w:rsidRDefault="00167579" w:rsidP="00AC6E04">
            <w:r>
              <w:t xml:space="preserve"> </w:t>
            </w:r>
          </w:p>
        </w:tc>
      </w:tr>
      <w:tr w:rsidR="00167579" w14:paraId="61632AF1" w14:textId="77777777" w:rsidTr="00AC6E04">
        <w:trPr>
          <w:trHeight w:val="408"/>
        </w:trPr>
        <w:tc>
          <w:tcPr>
            <w:tcW w:w="704" w:type="dxa"/>
          </w:tcPr>
          <w:p w14:paraId="2EEBC7B3" w14:textId="77777777" w:rsidR="00167579" w:rsidRPr="00323796" w:rsidRDefault="00167579" w:rsidP="00AC6E04">
            <w:r>
              <w:t>2.</w:t>
            </w:r>
          </w:p>
        </w:tc>
        <w:tc>
          <w:tcPr>
            <w:tcW w:w="2693" w:type="dxa"/>
          </w:tcPr>
          <w:p w14:paraId="2658F758" w14:textId="77777777" w:rsidR="00167579" w:rsidRPr="002951D3" w:rsidRDefault="00167579" w:rsidP="00AC6E04">
            <w:r>
              <w:t>Color</w:t>
            </w:r>
          </w:p>
        </w:tc>
        <w:tc>
          <w:tcPr>
            <w:tcW w:w="5619" w:type="dxa"/>
          </w:tcPr>
          <w:p w14:paraId="3E15B23A" w14:textId="77777777" w:rsidR="00167579" w:rsidRPr="00AB4C9B" w:rsidRDefault="00167579" w:rsidP="00AC6E04">
            <w:r>
              <w:t>Any Standard Color</w:t>
            </w:r>
          </w:p>
        </w:tc>
      </w:tr>
      <w:tr w:rsidR="00167579" w14:paraId="04AC5BD9" w14:textId="77777777" w:rsidTr="00AC6E04">
        <w:trPr>
          <w:trHeight w:val="408"/>
        </w:trPr>
        <w:tc>
          <w:tcPr>
            <w:tcW w:w="704" w:type="dxa"/>
          </w:tcPr>
          <w:p w14:paraId="34735185" w14:textId="77777777" w:rsidR="00167579" w:rsidRDefault="00167579" w:rsidP="00AC6E04">
            <w:r>
              <w:t>3.</w:t>
            </w:r>
          </w:p>
        </w:tc>
        <w:tc>
          <w:tcPr>
            <w:tcW w:w="2693" w:type="dxa"/>
          </w:tcPr>
          <w:p w14:paraId="470B195B" w14:textId="77777777" w:rsidR="00167579" w:rsidRDefault="00167579" w:rsidP="00AC6E04">
            <w:r>
              <w:t>Maker</w:t>
            </w:r>
          </w:p>
        </w:tc>
        <w:tc>
          <w:tcPr>
            <w:tcW w:w="5619" w:type="dxa"/>
          </w:tcPr>
          <w:p w14:paraId="0FD8A130" w14:textId="77777777" w:rsidR="00167579" w:rsidRDefault="00167579" w:rsidP="00AC6E04">
            <w:r>
              <w:t xml:space="preserve">Toyota, Isuzu, Mitsubishi, </w:t>
            </w:r>
          </w:p>
        </w:tc>
      </w:tr>
      <w:tr w:rsidR="00167579" w14:paraId="578B52AE" w14:textId="77777777" w:rsidTr="00AC6E04">
        <w:trPr>
          <w:trHeight w:val="565"/>
        </w:trPr>
        <w:tc>
          <w:tcPr>
            <w:tcW w:w="704" w:type="dxa"/>
          </w:tcPr>
          <w:p w14:paraId="634C4A27" w14:textId="77777777" w:rsidR="00167579" w:rsidRPr="00323796" w:rsidRDefault="00167579" w:rsidP="00AC6E04">
            <w:r>
              <w:t>3.</w:t>
            </w:r>
          </w:p>
          <w:p w14:paraId="00C5AE76" w14:textId="77777777" w:rsidR="00167579" w:rsidRDefault="00167579" w:rsidP="00AC6E04"/>
        </w:tc>
        <w:tc>
          <w:tcPr>
            <w:tcW w:w="2693" w:type="dxa"/>
          </w:tcPr>
          <w:p w14:paraId="3AC294BF" w14:textId="77777777" w:rsidR="00167579" w:rsidRPr="002951D3" w:rsidRDefault="00167579" w:rsidP="00AC6E04">
            <w:r>
              <w:t>Year</w:t>
            </w:r>
          </w:p>
        </w:tc>
        <w:tc>
          <w:tcPr>
            <w:tcW w:w="5619" w:type="dxa"/>
          </w:tcPr>
          <w:p w14:paraId="55D13FD9" w14:textId="77777777" w:rsidR="00167579" w:rsidRPr="00F05492" w:rsidRDefault="00167579" w:rsidP="00AC6E04">
            <w:r>
              <w:t>Brand New or 1-3 Years Used</w:t>
            </w:r>
          </w:p>
        </w:tc>
      </w:tr>
      <w:tr w:rsidR="00167579" w14:paraId="45CC961C" w14:textId="77777777" w:rsidTr="00AC6E04">
        <w:trPr>
          <w:trHeight w:val="828"/>
        </w:trPr>
        <w:tc>
          <w:tcPr>
            <w:tcW w:w="704" w:type="dxa"/>
          </w:tcPr>
          <w:p w14:paraId="16EFB7CD" w14:textId="77777777" w:rsidR="00167579" w:rsidRPr="00323796" w:rsidRDefault="00167579" w:rsidP="00AC6E04">
            <w:r>
              <w:t>4.</w:t>
            </w:r>
          </w:p>
        </w:tc>
        <w:tc>
          <w:tcPr>
            <w:tcW w:w="2693" w:type="dxa"/>
          </w:tcPr>
          <w:p w14:paraId="056AFE1B" w14:textId="77777777" w:rsidR="00167579" w:rsidRDefault="00167579" w:rsidP="00AC6E04">
            <w:r>
              <w:t xml:space="preserve">Engine </w:t>
            </w:r>
          </w:p>
          <w:p w14:paraId="74A301FC" w14:textId="77777777" w:rsidR="00167579" w:rsidRDefault="00167579" w:rsidP="00AC6E04"/>
          <w:p w14:paraId="2C9018E2" w14:textId="77777777" w:rsidR="00167579" w:rsidRPr="002951D3" w:rsidRDefault="00167579" w:rsidP="00AC6E04">
            <w:r>
              <w:t>Grade</w:t>
            </w:r>
          </w:p>
        </w:tc>
        <w:tc>
          <w:tcPr>
            <w:tcW w:w="5619" w:type="dxa"/>
          </w:tcPr>
          <w:p w14:paraId="2F176527" w14:textId="77777777" w:rsidR="00167579" w:rsidRDefault="00167579" w:rsidP="00AC6E04">
            <w:r>
              <w:t>2000 to 3000cc</w:t>
            </w:r>
          </w:p>
          <w:p w14:paraId="2F9054D9" w14:textId="77777777" w:rsidR="00167579" w:rsidRDefault="00167579" w:rsidP="00AC6E04"/>
          <w:p w14:paraId="4F13CDD7" w14:textId="77777777" w:rsidR="00167579" w:rsidRPr="0091148E" w:rsidRDefault="00167579" w:rsidP="00AC6E04">
            <w:r>
              <w:t>2.0 – 3.0 Ton</w:t>
            </w:r>
          </w:p>
        </w:tc>
      </w:tr>
      <w:tr w:rsidR="00167579" w14:paraId="331E167F" w14:textId="77777777" w:rsidTr="00AC6E04">
        <w:trPr>
          <w:trHeight w:val="828"/>
        </w:trPr>
        <w:tc>
          <w:tcPr>
            <w:tcW w:w="704" w:type="dxa"/>
          </w:tcPr>
          <w:p w14:paraId="54A78451" w14:textId="77777777" w:rsidR="00167579" w:rsidRDefault="00167579" w:rsidP="00AC6E04">
            <w:r>
              <w:t>5</w:t>
            </w:r>
          </w:p>
        </w:tc>
        <w:tc>
          <w:tcPr>
            <w:tcW w:w="2693" w:type="dxa"/>
          </w:tcPr>
          <w:p w14:paraId="398BF097" w14:textId="77777777" w:rsidR="00167579" w:rsidRDefault="00167579" w:rsidP="00AC6E04">
            <w:r>
              <w:t>Drive</w:t>
            </w:r>
          </w:p>
          <w:p w14:paraId="4899B08A" w14:textId="77777777" w:rsidR="00167579" w:rsidRDefault="00167579" w:rsidP="00AC6E04"/>
          <w:p w14:paraId="4B167640" w14:textId="77777777" w:rsidR="00167579" w:rsidRDefault="00167579" w:rsidP="00AC6E04">
            <w:r>
              <w:t>Fuel</w:t>
            </w:r>
          </w:p>
        </w:tc>
        <w:tc>
          <w:tcPr>
            <w:tcW w:w="5619" w:type="dxa"/>
          </w:tcPr>
          <w:p w14:paraId="37C3401B" w14:textId="77777777" w:rsidR="00167579" w:rsidRDefault="00167579" w:rsidP="00AC6E04">
            <w:r>
              <w:t>4WD</w:t>
            </w:r>
          </w:p>
          <w:p w14:paraId="587F10E4" w14:textId="77777777" w:rsidR="00167579" w:rsidRDefault="00167579" w:rsidP="00AC6E04"/>
          <w:p w14:paraId="1DB7E6CD" w14:textId="77777777" w:rsidR="00167579" w:rsidRDefault="00167579" w:rsidP="00AC6E04">
            <w:r>
              <w:t>Diesel</w:t>
            </w:r>
          </w:p>
        </w:tc>
      </w:tr>
      <w:tr w:rsidR="00167579" w14:paraId="489EAABF" w14:textId="77777777" w:rsidTr="00AC6E04">
        <w:trPr>
          <w:trHeight w:val="429"/>
        </w:trPr>
        <w:tc>
          <w:tcPr>
            <w:tcW w:w="704" w:type="dxa"/>
          </w:tcPr>
          <w:p w14:paraId="2451DFAE" w14:textId="77777777" w:rsidR="00167579" w:rsidRPr="00323796" w:rsidRDefault="00167579" w:rsidP="00AC6E04">
            <w:r>
              <w:t>5.</w:t>
            </w:r>
          </w:p>
        </w:tc>
        <w:tc>
          <w:tcPr>
            <w:tcW w:w="2693" w:type="dxa"/>
          </w:tcPr>
          <w:p w14:paraId="73FECC02" w14:textId="77777777" w:rsidR="00167579" w:rsidRPr="002951D3" w:rsidRDefault="00167579" w:rsidP="00AC6E04">
            <w:r>
              <w:t>Transmission</w:t>
            </w:r>
          </w:p>
        </w:tc>
        <w:tc>
          <w:tcPr>
            <w:tcW w:w="5619" w:type="dxa"/>
          </w:tcPr>
          <w:p w14:paraId="10E5529A" w14:textId="77777777" w:rsidR="00167579" w:rsidRPr="00D712A1" w:rsidRDefault="00167579" w:rsidP="00AC6E04">
            <w:r>
              <w:t xml:space="preserve"> 5spd Manual</w:t>
            </w:r>
          </w:p>
        </w:tc>
      </w:tr>
      <w:tr w:rsidR="00167579" w14:paraId="7A27D696" w14:textId="77777777" w:rsidTr="00AC6E04">
        <w:trPr>
          <w:trHeight w:val="429"/>
        </w:trPr>
        <w:tc>
          <w:tcPr>
            <w:tcW w:w="704" w:type="dxa"/>
          </w:tcPr>
          <w:p w14:paraId="0A094233" w14:textId="77777777" w:rsidR="00167579" w:rsidRDefault="00167579" w:rsidP="00AC6E04">
            <w:r>
              <w:t>6.</w:t>
            </w:r>
          </w:p>
        </w:tc>
        <w:tc>
          <w:tcPr>
            <w:tcW w:w="2693" w:type="dxa"/>
          </w:tcPr>
          <w:p w14:paraId="203D45B8" w14:textId="77777777" w:rsidR="00167579" w:rsidRDefault="00167579" w:rsidP="00AC6E04">
            <w:r>
              <w:t>Mileage</w:t>
            </w:r>
          </w:p>
        </w:tc>
        <w:tc>
          <w:tcPr>
            <w:tcW w:w="5619" w:type="dxa"/>
          </w:tcPr>
          <w:p w14:paraId="69A8573E" w14:textId="77777777" w:rsidR="00167579" w:rsidRDefault="00167579" w:rsidP="00AC6E04">
            <w:r>
              <w:t>1,000km – 20,000km</w:t>
            </w:r>
          </w:p>
        </w:tc>
      </w:tr>
      <w:tr w:rsidR="00167579" w14:paraId="31AAC103" w14:textId="77777777" w:rsidTr="00AC6E04">
        <w:trPr>
          <w:trHeight w:val="973"/>
        </w:trPr>
        <w:tc>
          <w:tcPr>
            <w:tcW w:w="704" w:type="dxa"/>
          </w:tcPr>
          <w:p w14:paraId="65603C5D" w14:textId="77777777" w:rsidR="00167579" w:rsidRPr="00323796" w:rsidRDefault="00167579" w:rsidP="00AC6E04">
            <w:r>
              <w:t>6.</w:t>
            </w:r>
          </w:p>
        </w:tc>
        <w:tc>
          <w:tcPr>
            <w:tcW w:w="2693" w:type="dxa"/>
          </w:tcPr>
          <w:p w14:paraId="37F8B000" w14:textId="77777777" w:rsidR="00167579" w:rsidRPr="002951D3" w:rsidRDefault="00167579" w:rsidP="00AC6E04">
            <w:r>
              <w:t>Emission Standard</w:t>
            </w:r>
          </w:p>
        </w:tc>
        <w:tc>
          <w:tcPr>
            <w:tcW w:w="5619" w:type="dxa"/>
          </w:tcPr>
          <w:p w14:paraId="5A84BF46" w14:textId="77777777" w:rsidR="00167579" w:rsidRPr="0032179F" w:rsidRDefault="00167579" w:rsidP="00AC6E04">
            <w:r>
              <w:t>The Emission Standard of the offered Vehicle must follow or superior to the applicable Standard as prescribed by ECD-MELAD and KLTA</w:t>
            </w:r>
          </w:p>
        </w:tc>
      </w:tr>
      <w:tr w:rsidR="00167579" w14:paraId="3B57E23A" w14:textId="77777777" w:rsidTr="00AC6E04">
        <w:trPr>
          <w:trHeight w:val="994"/>
        </w:trPr>
        <w:tc>
          <w:tcPr>
            <w:tcW w:w="704" w:type="dxa"/>
          </w:tcPr>
          <w:p w14:paraId="7EBB6F18" w14:textId="77777777" w:rsidR="00167579" w:rsidRDefault="00167579" w:rsidP="00AC6E04">
            <w:r>
              <w:t>7.</w:t>
            </w:r>
          </w:p>
        </w:tc>
        <w:tc>
          <w:tcPr>
            <w:tcW w:w="2693" w:type="dxa"/>
          </w:tcPr>
          <w:p w14:paraId="77A1F835" w14:textId="77777777" w:rsidR="00167579" w:rsidRDefault="00167579" w:rsidP="00AC6E04">
            <w:r>
              <w:t>Initial Services</w:t>
            </w:r>
          </w:p>
        </w:tc>
        <w:tc>
          <w:tcPr>
            <w:tcW w:w="5619" w:type="dxa"/>
          </w:tcPr>
          <w:p w14:paraId="1BBBF946" w14:textId="77777777" w:rsidR="00167579" w:rsidRDefault="00167579" w:rsidP="00AC6E04">
            <w:r>
              <w:t>The Supplier shall provide with the vehicle all the Necessary Filter and spare parts required for the first two Services, after the vehicle has been commissioned and accepted.</w:t>
            </w:r>
          </w:p>
          <w:p w14:paraId="1556BB30" w14:textId="77777777" w:rsidR="00167579" w:rsidRDefault="00167579" w:rsidP="00AC6E04"/>
        </w:tc>
      </w:tr>
      <w:tr w:rsidR="00167579" w14:paraId="44A2E7C5" w14:textId="77777777" w:rsidTr="00AC6E04">
        <w:trPr>
          <w:trHeight w:val="562"/>
        </w:trPr>
        <w:tc>
          <w:tcPr>
            <w:tcW w:w="704" w:type="dxa"/>
          </w:tcPr>
          <w:p w14:paraId="358E90FB" w14:textId="77777777" w:rsidR="00167579" w:rsidRDefault="00167579" w:rsidP="00AC6E04">
            <w:r>
              <w:t xml:space="preserve">8. </w:t>
            </w:r>
          </w:p>
        </w:tc>
        <w:tc>
          <w:tcPr>
            <w:tcW w:w="2693" w:type="dxa"/>
          </w:tcPr>
          <w:p w14:paraId="395CB2B8" w14:textId="77777777" w:rsidR="00167579" w:rsidRDefault="00167579" w:rsidP="00AC6E04">
            <w:r>
              <w:t>Manuals</w:t>
            </w:r>
          </w:p>
        </w:tc>
        <w:tc>
          <w:tcPr>
            <w:tcW w:w="5619" w:type="dxa"/>
          </w:tcPr>
          <w:p w14:paraId="344105E6" w14:textId="77777777" w:rsidR="00167579" w:rsidRDefault="00167579" w:rsidP="00AC6E04">
            <w:r>
              <w:t>One Copy of the Operator’s and Owner’s Instructions and Maintenance Manual in English shall be Supplied.</w:t>
            </w:r>
          </w:p>
          <w:p w14:paraId="3D8C2637" w14:textId="77777777" w:rsidR="00167579" w:rsidRDefault="00167579" w:rsidP="00AC6E04"/>
        </w:tc>
      </w:tr>
      <w:tr w:rsidR="00167579" w14:paraId="335F4CBD" w14:textId="77777777" w:rsidTr="00AC6E04">
        <w:trPr>
          <w:trHeight w:val="562"/>
        </w:trPr>
        <w:tc>
          <w:tcPr>
            <w:tcW w:w="704" w:type="dxa"/>
          </w:tcPr>
          <w:p w14:paraId="38A23799" w14:textId="77777777" w:rsidR="00167579" w:rsidRDefault="00167579" w:rsidP="00AC6E04">
            <w:r>
              <w:lastRenderedPageBreak/>
              <w:t>10.</w:t>
            </w:r>
          </w:p>
        </w:tc>
        <w:tc>
          <w:tcPr>
            <w:tcW w:w="2693" w:type="dxa"/>
          </w:tcPr>
          <w:p w14:paraId="423BC9EA" w14:textId="77777777" w:rsidR="00167579" w:rsidRDefault="00167579" w:rsidP="00AC6E04">
            <w:r>
              <w:t>Registered Year</w:t>
            </w:r>
          </w:p>
        </w:tc>
        <w:tc>
          <w:tcPr>
            <w:tcW w:w="5619" w:type="dxa"/>
          </w:tcPr>
          <w:p w14:paraId="0ABDEDFA" w14:textId="77777777" w:rsidR="00167579" w:rsidRDefault="00167579" w:rsidP="00AC6E04">
            <w:r>
              <w:t>2018-2020</w:t>
            </w:r>
          </w:p>
        </w:tc>
      </w:tr>
      <w:tr w:rsidR="00167579" w14:paraId="57D7D463" w14:textId="77777777" w:rsidTr="00AC6E04">
        <w:trPr>
          <w:trHeight w:val="562"/>
        </w:trPr>
        <w:tc>
          <w:tcPr>
            <w:tcW w:w="704" w:type="dxa"/>
          </w:tcPr>
          <w:p w14:paraId="6A0FBBFC" w14:textId="77777777" w:rsidR="00167579" w:rsidRDefault="00167579" w:rsidP="00AC6E04">
            <w:r>
              <w:t>11.</w:t>
            </w:r>
          </w:p>
        </w:tc>
        <w:tc>
          <w:tcPr>
            <w:tcW w:w="2693" w:type="dxa"/>
          </w:tcPr>
          <w:p w14:paraId="78AB9DC4" w14:textId="77777777" w:rsidR="00167579" w:rsidRDefault="00167579" w:rsidP="00AC6E04">
            <w:r>
              <w:t>Dimension</w:t>
            </w:r>
          </w:p>
        </w:tc>
        <w:tc>
          <w:tcPr>
            <w:tcW w:w="5619" w:type="dxa"/>
          </w:tcPr>
          <w:p w14:paraId="6AD065A1" w14:textId="77777777" w:rsidR="00167579" w:rsidRDefault="00167579" w:rsidP="00AC6E04">
            <w:r>
              <w:t>L 305cm/ W155cm – 160cm / H 31-32cm</w:t>
            </w:r>
          </w:p>
        </w:tc>
      </w:tr>
    </w:tbl>
    <w:p w14:paraId="0DFBC065" w14:textId="77777777" w:rsidR="00167579" w:rsidRDefault="00167579" w:rsidP="00167579"/>
    <w:p w14:paraId="08E17C99" w14:textId="77777777" w:rsidR="00167579" w:rsidRPr="00167579" w:rsidRDefault="00167579" w:rsidP="00167579">
      <w:pPr>
        <w:rPr>
          <w:lang w:val="en-GB"/>
        </w:rPr>
      </w:pPr>
    </w:p>
    <w:sectPr w:rsidR="00167579" w:rsidRPr="00167579"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F2F20" w14:textId="77777777" w:rsidR="0093574B" w:rsidRDefault="0093574B">
      <w:r>
        <w:separator/>
      </w:r>
    </w:p>
  </w:endnote>
  <w:endnote w:type="continuationSeparator" w:id="0">
    <w:p w14:paraId="61AEEAAB" w14:textId="77777777" w:rsidR="0093574B" w:rsidRDefault="0093574B">
      <w:r>
        <w:continuationSeparator/>
      </w:r>
    </w:p>
  </w:endnote>
  <w:endnote w:type="continuationNotice" w:id="1">
    <w:p w14:paraId="1D9D4B7A" w14:textId="77777777" w:rsidR="0093574B" w:rsidRDefault="00935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885D69E" w:rsidR="00133D55" w:rsidRDefault="00133D55" w:rsidP="004878F3">
    <w:pPr>
      <w:pStyle w:val="Footer"/>
    </w:pPr>
    <w:r>
      <w:fldChar w:fldCharType="begin"/>
    </w:r>
    <w:r>
      <w:instrText xml:space="preserve"> DATE \@ "yyyy-MM-dd" </w:instrText>
    </w:r>
    <w:r>
      <w:fldChar w:fldCharType="separate"/>
    </w:r>
    <w:r w:rsidR="00553FA7">
      <w:rPr>
        <w:noProof/>
      </w:rPr>
      <w:t>2021-11-18</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52E0F" w14:textId="77777777" w:rsidR="0093574B" w:rsidRDefault="0093574B">
      <w:r>
        <w:separator/>
      </w:r>
    </w:p>
  </w:footnote>
  <w:footnote w:type="continuationSeparator" w:id="0">
    <w:p w14:paraId="46DFECE2" w14:textId="77777777" w:rsidR="0093574B" w:rsidRDefault="0093574B">
      <w:r>
        <w:continuationSeparator/>
      </w:r>
    </w:p>
  </w:footnote>
  <w:footnote w:type="continuationNotice" w:id="1">
    <w:p w14:paraId="77931CDF" w14:textId="77777777" w:rsidR="0093574B" w:rsidRDefault="00935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569E118C"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614E85">
      <w:rPr>
        <w:rFonts w:ascii="Arial" w:hAnsi="Arial" w:cs="Arial"/>
        <w:color w:val="000000"/>
        <w:shd w:val="clear" w:color="auto" w:fill="FFFFFF"/>
      </w:rPr>
      <w:t>16-G013-21</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0BA0"/>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7579"/>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200"/>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642D"/>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4B9E"/>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3B2E"/>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3FA7"/>
    <w:rsid w:val="00554686"/>
    <w:rsid w:val="00555E6B"/>
    <w:rsid w:val="0055624C"/>
    <w:rsid w:val="00556268"/>
    <w:rsid w:val="0056101E"/>
    <w:rsid w:val="005621DD"/>
    <w:rsid w:val="0056322E"/>
    <w:rsid w:val="00564E31"/>
    <w:rsid w:val="00564F49"/>
    <w:rsid w:val="0056555F"/>
    <w:rsid w:val="0056665C"/>
    <w:rsid w:val="005675F8"/>
    <w:rsid w:val="00571730"/>
    <w:rsid w:val="00571762"/>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1BC"/>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4E85"/>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49AA"/>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506"/>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9B5"/>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3574B"/>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299"/>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6E5D"/>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0E7"/>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362"/>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28B4"/>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4F92"/>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28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32175851">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76</TotalTime>
  <Pages>6</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3758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Iuta Eita</cp:lastModifiedBy>
  <cp:revision>19</cp:revision>
  <cp:lastPrinted>2013-10-18T08:32:00Z</cp:lastPrinted>
  <dcterms:created xsi:type="dcterms:W3CDTF">2020-07-06T12:33:00Z</dcterms:created>
  <dcterms:modified xsi:type="dcterms:W3CDTF">2021-11-18T04:01:00Z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